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6035C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WYKWANE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309BAC8D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Goldbeater.</w:t>
      </w:r>
    </w:p>
    <w:p w14:paraId="5F3765AD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44907C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67E1CE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He, Rose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Takelee</w:t>
      </w:r>
      <w:proofErr w:type="spellEnd"/>
    </w:p>
    <w:p w14:paraId="6C4E5FF2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ironmonger(q.v.), as the executors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15C3A507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Hatfield Kings, Essex(q.v.),</w:t>
      </w:r>
    </w:p>
    <w:p w14:paraId="0D9EB66B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Cressenere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Coveney,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Ofkyn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CC8D52E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Thaxted, Essex(q.v.),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Drowete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</w:t>
      </w:r>
    </w:p>
    <w:p w14:paraId="5FA702ED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Smyth of Thaxted, cordwainer(q.v.), as the executors of Thomas</w:t>
      </w:r>
    </w:p>
    <w:p w14:paraId="2528274D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Wymbyssh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78695A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6E53E5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956CDC" w14:textId="77777777" w:rsidR="00C77CBD" w:rsidRDefault="00C77CBD" w:rsidP="00C77C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2022</w:t>
      </w:r>
    </w:p>
    <w:p w14:paraId="427AF6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53F7" w14:textId="77777777" w:rsidR="00C77CBD" w:rsidRDefault="00C77CBD" w:rsidP="009139A6">
      <w:r>
        <w:separator/>
      </w:r>
    </w:p>
  </w:endnote>
  <w:endnote w:type="continuationSeparator" w:id="0">
    <w:p w14:paraId="2E307558" w14:textId="77777777" w:rsidR="00C77CBD" w:rsidRDefault="00C77C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EA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9E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18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8A3A6" w14:textId="77777777" w:rsidR="00C77CBD" w:rsidRDefault="00C77CBD" w:rsidP="009139A6">
      <w:r>
        <w:separator/>
      </w:r>
    </w:p>
  </w:footnote>
  <w:footnote w:type="continuationSeparator" w:id="0">
    <w:p w14:paraId="1574FBA6" w14:textId="77777777" w:rsidR="00C77CBD" w:rsidRDefault="00C77C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E7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8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C11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CB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7CB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122C6"/>
  <w15:chartTrackingRefBased/>
  <w15:docId w15:val="{5A65D0FA-5DFB-4525-AC4C-16883899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7C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2022-07-25T07:35:00Z</dcterms:created>
  <dcterms:modified xsi:type="dcterms:W3CDTF">2022-07-25T07:35:00Z</dcterms:modified>
</cp:coreProperties>
</file>